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5671"/>
        <w:gridCol w:w="5953"/>
        <w:gridCol w:w="3969"/>
      </w:tblGrid>
      <w:tr w:rsidR="00754D53" w:rsidRPr="0075008C" w:rsidTr="00744F05">
        <w:trPr>
          <w:cantSplit/>
          <w:trHeight w:val="410"/>
        </w:trPr>
        <w:tc>
          <w:tcPr>
            <w:tcW w:w="425" w:type="dxa"/>
            <w:textDirection w:val="btLr"/>
          </w:tcPr>
          <w:p w:rsidR="00754D53" w:rsidRPr="00744F05" w:rsidRDefault="00754D53" w:rsidP="00744F05">
            <w:pPr>
              <w:ind w:left="113" w:right="113"/>
              <w:rPr>
                <w:rFonts w:ascii="Arial" w:hAnsi="Arial" w:cs="Arial"/>
                <w:b/>
                <w:w w:val="99"/>
                <w:lang w:val="uk-UA"/>
              </w:rPr>
            </w:pPr>
            <w:r w:rsidRPr="00744F05">
              <w:rPr>
                <w:rFonts w:ascii="Arial" w:hAnsi="Arial" w:cs="Arial"/>
                <w:b/>
                <w:w w:val="99"/>
                <w:lang w:val="uk-UA"/>
              </w:rPr>
              <w:t>Класи</w:t>
            </w:r>
          </w:p>
        </w:tc>
        <w:tc>
          <w:tcPr>
            <w:tcW w:w="5671" w:type="dxa"/>
          </w:tcPr>
          <w:p w:rsidR="00754D53" w:rsidRPr="00744F05" w:rsidRDefault="00754D53" w:rsidP="0075008C">
            <w:pPr>
              <w:rPr>
                <w:b/>
                <w:w w:val="99"/>
                <w:sz w:val="28"/>
                <w:szCs w:val="28"/>
                <w:lang w:val="uk-UA"/>
              </w:rPr>
            </w:pPr>
            <w:r w:rsidRPr="00744F05">
              <w:rPr>
                <w:b/>
                <w:w w:val="99"/>
                <w:sz w:val="28"/>
                <w:szCs w:val="28"/>
              </w:rPr>
              <w:t>Ціннісне ставлення до себе</w:t>
            </w:r>
          </w:p>
          <w:p w:rsidR="00754D53" w:rsidRPr="00744F05" w:rsidRDefault="00754D53" w:rsidP="0075008C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5953" w:type="dxa"/>
          </w:tcPr>
          <w:p w:rsidR="00754D53" w:rsidRPr="00744F05" w:rsidRDefault="00754D53" w:rsidP="0075008C">
            <w:pPr>
              <w:rPr>
                <w:w w:val="104"/>
                <w:sz w:val="28"/>
                <w:szCs w:val="28"/>
              </w:rPr>
            </w:pPr>
            <w:r w:rsidRPr="00744F05">
              <w:rPr>
                <w:b/>
                <w:sz w:val="28"/>
                <w:szCs w:val="28"/>
              </w:rPr>
              <w:t>Ціннісне ставлення до сім'ї, родини, людей.</w:t>
            </w:r>
          </w:p>
          <w:p w:rsidR="00754D53" w:rsidRPr="00744F05" w:rsidRDefault="00754D53" w:rsidP="0075008C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754D53" w:rsidRPr="00744F05" w:rsidRDefault="00754D53" w:rsidP="0075008C">
            <w:pPr>
              <w:rPr>
                <w:sz w:val="28"/>
                <w:szCs w:val="28"/>
                <w:lang w:val="uk-UA"/>
              </w:rPr>
            </w:pPr>
            <w:r w:rsidRPr="00744F05">
              <w:rPr>
                <w:b/>
                <w:w w:val="103"/>
                <w:sz w:val="28"/>
                <w:szCs w:val="28"/>
              </w:rPr>
              <w:t>Ціннісне ставлення до праці</w:t>
            </w:r>
          </w:p>
        </w:tc>
      </w:tr>
      <w:tr w:rsidR="00754D53" w:rsidRPr="001C235B" w:rsidTr="00744F05">
        <w:trPr>
          <w:cantSplit/>
          <w:trHeight w:val="1134"/>
        </w:trPr>
        <w:tc>
          <w:tcPr>
            <w:tcW w:w="425" w:type="dxa"/>
            <w:textDirection w:val="btLr"/>
          </w:tcPr>
          <w:p w:rsidR="00754D53" w:rsidRPr="00744F05" w:rsidRDefault="00754D53" w:rsidP="00744F05">
            <w:pPr>
              <w:ind w:left="113" w:right="113"/>
              <w:jc w:val="right"/>
              <w:rPr>
                <w:rFonts w:ascii="Arial" w:hAnsi="Arial" w:cs="Arial"/>
                <w:b/>
                <w:lang w:val="uk-UA"/>
              </w:rPr>
            </w:pPr>
            <w:r w:rsidRPr="00744F05">
              <w:rPr>
                <w:rFonts w:ascii="Arial" w:hAnsi="Arial" w:cs="Arial"/>
                <w:b/>
                <w:lang w:val="uk-UA"/>
              </w:rPr>
              <w:t>6 клас</w:t>
            </w:r>
          </w:p>
        </w:tc>
        <w:tc>
          <w:tcPr>
            <w:tcW w:w="5671" w:type="dxa"/>
          </w:tcPr>
          <w:p w:rsidR="00754D53" w:rsidRPr="001C235B" w:rsidRDefault="00754D53" w:rsidP="00744F05">
            <w:pPr>
              <w:ind w:firstLine="851"/>
              <w:rPr>
                <w:w w:val="106"/>
                <w:lang w:val="uk-UA"/>
              </w:rPr>
            </w:pPr>
            <w:r w:rsidRPr="001C235B">
              <w:rPr>
                <w:w w:val="101"/>
                <w:lang w:val="uk-UA"/>
              </w:rPr>
              <w:t xml:space="preserve">"Життя  -  найдорожчий скарб",  "Чи щось без серця зрозумієш", "У </w:t>
            </w:r>
            <w:r w:rsidRPr="001C235B">
              <w:rPr>
                <w:spacing w:val="-3"/>
                <w:lang w:val="uk-UA"/>
              </w:rPr>
              <w:t xml:space="preserve">пошуках власного  ідеалу",  "Стратегія  прийняття  моральних рішень", "Як </w:t>
            </w:r>
            <w:r w:rsidRPr="001C235B">
              <w:rPr>
                <w:spacing w:val="-1"/>
                <w:lang w:val="uk-UA"/>
              </w:rPr>
              <w:t xml:space="preserve">долати труднощі і випробування", "Заздрісник сам собі ворог", "Життя не </w:t>
            </w:r>
            <w:r w:rsidRPr="001C235B">
              <w:rPr>
                <w:spacing w:val="-8"/>
                <w:lang w:val="uk-UA"/>
              </w:rPr>
              <w:t xml:space="preserve">вічне </w:t>
            </w:r>
            <w:r w:rsidRPr="001C235B">
              <w:rPr>
                <w:spacing w:val="-1"/>
                <w:lang w:val="uk-UA"/>
              </w:rPr>
              <w:t xml:space="preserve">-  вічні цінності людські",  "Вміння  знаходити  себе  в  суспільстві", "Характер людини: як він формується",  "Пізнай себе", "Світ моїх захоплень". </w:t>
            </w:r>
          </w:p>
          <w:p w:rsidR="00754D53" w:rsidRPr="001C235B" w:rsidRDefault="00754D53" w:rsidP="0075008C">
            <w:pPr>
              <w:rPr>
                <w:lang w:val="uk-UA"/>
              </w:rPr>
            </w:pPr>
          </w:p>
        </w:tc>
        <w:tc>
          <w:tcPr>
            <w:tcW w:w="5953" w:type="dxa"/>
          </w:tcPr>
          <w:p w:rsidR="00754D53" w:rsidRPr="001C235B" w:rsidRDefault="00754D53" w:rsidP="0075008C">
            <w:pPr>
              <w:rPr>
                <w:lang w:val="uk-UA"/>
              </w:rPr>
            </w:pPr>
            <w:r w:rsidRPr="001C235B">
              <w:rPr>
                <w:lang w:val="uk-UA"/>
              </w:rPr>
              <w:t xml:space="preserve">"Толерантність", "Чесний  - ворогів не має", "Чи можна прожити без </w:t>
            </w:r>
            <w:r w:rsidRPr="001C235B">
              <w:rPr>
                <w:spacing w:val="-2"/>
                <w:lang w:val="uk-UA"/>
              </w:rPr>
              <w:t xml:space="preserve">конфліктів",  "Ми і наші вчителі",  "Мовленнєвий етикет", "Чарівні слова", </w:t>
            </w:r>
            <w:r w:rsidRPr="001C235B">
              <w:rPr>
                <w:w w:val="102"/>
                <w:lang w:val="uk-UA"/>
              </w:rPr>
              <w:t xml:space="preserve">"Комп’ютер чи книга", "Я в Інтернеті", "Моє і чуже", "Дерево з коріння </w:t>
            </w:r>
            <w:r w:rsidRPr="001C235B">
              <w:rPr>
                <w:spacing w:val="-4"/>
                <w:lang w:val="uk-UA"/>
              </w:rPr>
              <w:t xml:space="preserve">починається, а людина </w:t>
            </w:r>
            <w:r w:rsidRPr="001C235B">
              <w:rPr>
                <w:w w:val="103"/>
                <w:lang w:val="uk-UA"/>
              </w:rPr>
              <w:t xml:space="preserve">- з сім’ї", "Немає місця на землі, де б засуджували </w:t>
            </w:r>
            <w:r w:rsidRPr="001C235B">
              <w:rPr>
                <w:spacing w:val="-2"/>
                <w:lang w:val="uk-UA"/>
              </w:rPr>
              <w:t xml:space="preserve">милосердя", "Чуйність і доброта - два крила, на яких тримається людство", </w:t>
            </w:r>
            <w:r w:rsidRPr="001C235B">
              <w:rPr>
                <w:spacing w:val="-3"/>
                <w:lang w:val="uk-UA"/>
              </w:rPr>
              <w:t>"Точність - ввічливість королів", "Курінню- ні".</w:t>
            </w:r>
          </w:p>
        </w:tc>
        <w:tc>
          <w:tcPr>
            <w:tcW w:w="3969" w:type="dxa"/>
          </w:tcPr>
          <w:p w:rsidR="00754D53" w:rsidRPr="001C235B" w:rsidRDefault="00754D53" w:rsidP="0075008C">
            <w:pPr>
              <w:rPr>
                <w:w w:val="102"/>
                <w:lang w:val="uk-UA"/>
              </w:rPr>
            </w:pPr>
            <w:r w:rsidRPr="001C235B">
              <w:rPr>
                <w:spacing w:val="-4"/>
                <w:lang w:val="uk-UA"/>
              </w:rPr>
              <w:t xml:space="preserve">"Ціна однієї хвилини", "Що означає культура навчальної праці?", "Наші </w:t>
            </w:r>
            <w:r w:rsidRPr="001C235B">
              <w:rPr>
                <w:lang w:val="uk-UA"/>
              </w:rPr>
              <w:t xml:space="preserve">захоплення",   "Професії   наших  батьків",  "Школа  вмілих  господарів", </w:t>
            </w:r>
            <w:r w:rsidRPr="001C235B">
              <w:rPr>
                <w:w w:val="101"/>
                <w:lang w:val="uk-UA"/>
              </w:rPr>
              <w:t xml:space="preserve">"Господар  і Господарочка", "Чи вмію я працювати?", "Мої досягнення", </w:t>
            </w:r>
            <w:r w:rsidRPr="001C235B">
              <w:rPr>
                <w:w w:val="102"/>
                <w:lang w:val="uk-UA"/>
              </w:rPr>
              <w:t xml:space="preserve">"Скільки у світі професій", "Допомагаємо батькам". </w:t>
            </w:r>
          </w:p>
          <w:p w:rsidR="00754D53" w:rsidRPr="001C235B" w:rsidRDefault="00754D53" w:rsidP="0075008C">
            <w:pPr>
              <w:rPr>
                <w:lang w:val="uk-UA"/>
              </w:rPr>
            </w:pPr>
          </w:p>
        </w:tc>
      </w:tr>
      <w:tr w:rsidR="00754D53" w:rsidRPr="00977B21" w:rsidTr="00744F05">
        <w:tblPrEx>
          <w:tblLook w:val="00A0"/>
        </w:tblPrEx>
        <w:trPr>
          <w:trHeight w:val="1134"/>
        </w:trPr>
        <w:tc>
          <w:tcPr>
            <w:tcW w:w="425" w:type="dxa"/>
            <w:textDirection w:val="btLr"/>
          </w:tcPr>
          <w:p w:rsidR="00754D53" w:rsidRPr="00744F05" w:rsidRDefault="00754D53" w:rsidP="00744F05">
            <w:pPr>
              <w:ind w:left="113" w:right="113"/>
              <w:rPr>
                <w:rFonts w:ascii="Arial" w:hAnsi="Arial" w:cs="Arial"/>
                <w:b/>
                <w:w w:val="99"/>
                <w:lang w:val="uk-UA"/>
              </w:rPr>
            </w:pPr>
          </w:p>
        </w:tc>
        <w:tc>
          <w:tcPr>
            <w:tcW w:w="5671" w:type="dxa"/>
          </w:tcPr>
          <w:p w:rsidR="00754D53" w:rsidRPr="001C235B" w:rsidRDefault="00754D53" w:rsidP="00874E6E">
            <w:pPr>
              <w:rPr>
                <w:lang w:val="uk-UA"/>
              </w:rPr>
            </w:pPr>
            <w:r w:rsidRPr="001C235B">
              <w:rPr>
                <w:b/>
                <w:w w:val="101"/>
              </w:rPr>
              <w:t>Ціннісне ставлення до природи</w:t>
            </w:r>
          </w:p>
        </w:tc>
        <w:tc>
          <w:tcPr>
            <w:tcW w:w="5953" w:type="dxa"/>
          </w:tcPr>
          <w:p w:rsidR="00754D53" w:rsidRPr="001C235B" w:rsidRDefault="00754D53" w:rsidP="00874E6E">
            <w:pPr>
              <w:rPr>
                <w:b/>
                <w:w w:val="101"/>
              </w:rPr>
            </w:pPr>
            <w:r w:rsidRPr="001C235B">
              <w:rPr>
                <w:b/>
                <w:w w:val="105"/>
              </w:rPr>
              <w:t>Ціннісне ставлення до культури і мистецтва</w:t>
            </w:r>
          </w:p>
        </w:tc>
        <w:tc>
          <w:tcPr>
            <w:tcW w:w="3969" w:type="dxa"/>
          </w:tcPr>
          <w:p w:rsidR="00754D53" w:rsidRPr="001C235B" w:rsidRDefault="00754D53" w:rsidP="00874E6E">
            <w:pPr>
              <w:rPr>
                <w:b/>
                <w:lang w:val="uk-UA"/>
              </w:rPr>
            </w:pPr>
            <w:r w:rsidRPr="001C235B">
              <w:rPr>
                <w:b/>
              </w:rPr>
              <w:t>Ціннісне ставлення особистості до суспільства і держави</w:t>
            </w:r>
          </w:p>
        </w:tc>
      </w:tr>
      <w:tr w:rsidR="00754D53" w:rsidRPr="001C235B" w:rsidTr="00744F05">
        <w:tblPrEx>
          <w:tblLook w:val="00A0"/>
        </w:tblPrEx>
        <w:trPr>
          <w:trHeight w:val="1134"/>
        </w:trPr>
        <w:tc>
          <w:tcPr>
            <w:tcW w:w="425" w:type="dxa"/>
            <w:textDirection w:val="btLr"/>
          </w:tcPr>
          <w:p w:rsidR="00754D53" w:rsidRPr="00744F05" w:rsidRDefault="00754D53" w:rsidP="00744F05">
            <w:pPr>
              <w:ind w:left="113" w:right="113"/>
              <w:jc w:val="right"/>
              <w:rPr>
                <w:rFonts w:ascii="Arial" w:hAnsi="Arial" w:cs="Arial"/>
                <w:b/>
                <w:lang w:val="uk-UA"/>
              </w:rPr>
            </w:pPr>
            <w:r w:rsidRPr="00744F05">
              <w:rPr>
                <w:rFonts w:ascii="Arial" w:hAnsi="Arial" w:cs="Arial"/>
                <w:b/>
                <w:lang w:val="uk-UA"/>
              </w:rPr>
              <w:t>6 клас</w:t>
            </w:r>
          </w:p>
        </w:tc>
        <w:tc>
          <w:tcPr>
            <w:tcW w:w="5671" w:type="dxa"/>
          </w:tcPr>
          <w:p w:rsidR="00754D53" w:rsidRPr="001C235B" w:rsidRDefault="00754D53" w:rsidP="00874E6E">
            <w:pPr>
              <w:rPr>
                <w:spacing w:val="-1"/>
              </w:rPr>
            </w:pPr>
            <w:r w:rsidRPr="001C235B">
              <w:rPr>
                <w:spacing w:val="-5"/>
              </w:rPr>
              <w:t xml:space="preserve">"Зелений патруль", "Бережи ліс", "Вода — безцінне багатство,бережіть </w:t>
            </w:r>
            <w:r w:rsidRPr="001C235B">
              <w:rPr>
                <w:spacing w:val="-3"/>
              </w:rPr>
              <w:t xml:space="preserve">її", "Давайте, друзі, разом природу берегти!", "У природі — у рідному домі", </w:t>
            </w:r>
            <w:r w:rsidRPr="001C235B">
              <w:rPr>
                <w:spacing w:val="-2"/>
              </w:rPr>
              <w:t xml:space="preserve">"Ліс — не школа, а всіх учить", "Природа — людині, людина — природі", </w:t>
            </w:r>
            <w:r w:rsidRPr="001C235B">
              <w:rPr>
                <w:spacing w:val="-1"/>
              </w:rPr>
              <w:t xml:space="preserve">"Рослини-барометри",  "Чисте повітря", "До природи  — не неси шкоди", </w:t>
            </w:r>
            <w:r w:rsidRPr="001C235B">
              <w:rPr>
                <w:spacing w:val="-6"/>
              </w:rPr>
              <w:t xml:space="preserve">"Сценарій фільму "Мальовнича моя Україна: оформляємо путівник", "Озера </w:t>
            </w:r>
            <w:r w:rsidRPr="001C235B">
              <w:rPr>
                <w:spacing w:val="-6"/>
              </w:rPr>
              <w:br/>
            </w:r>
            <w:r w:rsidRPr="001C235B">
              <w:rPr>
                <w:w w:val="103"/>
              </w:rPr>
              <w:t xml:space="preserve">та ріки мого    краю", "Земля наш спільний дім", "Секрети здоров’я", "Я </w:t>
            </w:r>
            <w:r w:rsidRPr="001C235B">
              <w:rPr>
                <w:spacing w:val="-1"/>
              </w:rPr>
              <w:t xml:space="preserve">вклонюсь тобі   пшеничне колосся", "Квіти  — усмішка природи", "Ми їх </w:t>
            </w:r>
            <w:r w:rsidRPr="001C235B">
              <w:rPr>
                <w:spacing w:val="-5"/>
              </w:rPr>
              <w:t xml:space="preserve">назавжди втратили (сторінками Червоної Книги)",   "Знай  і люби  свій рідний </w:t>
            </w:r>
            <w:r w:rsidRPr="001C235B">
              <w:rPr>
                <w:spacing w:val="-2"/>
              </w:rPr>
              <w:t xml:space="preserve">край!",  "Захистимо  наших  братів  менших",    "Екологічні    катастрофи", </w:t>
            </w:r>
            <w:r w:rsidRPr="001C235B">
              <w:rPr>
                <w:spacing w:val="-1"/>
              </w:rPr>
              <w:t xml:space="preserve">"Дзвони Чорнобиля", "Хто природу не тривожить, тому вона допоможе", "Контурна карта виховної еколого-натуралістичної роботи". </w:t>
            </w:r>
          </w:p>
          <w:p w:rsidR="00754D53" w:rsidRPr="001C235B" w:rsidRDefault="00754D53" w:rsidP="00874E6E"/>
        </w:tc>
        <w:tc>
          <w:tcPr>
            <w:tcW w:w="5953" w:type="dxa"/>
          </w:tcPr>
          <w:p w:rsidR="00754D53" w:rsidRPr="001C235B" w:rsidRDefault="00754D53" w:rsidP="00874E6E">
            <w:pPr>
              <w:rPr>
                <w:spacing w:val="-5"/>
                <w:lang w:val="uk-UA"/>
              </w:rPr>
            </w:pPr>
            <w:r w:rsidRPr="001C235B">
              <w:rPr>
                <w:spacing w:val="-4"/>
                <w:lang w:val="uk-UA"/>
              </w:rPr>
              <w:t xml:space="preserve">"Вітальна листівка своїми руками", "Мистецтво та мої емоції", "Народні </w:t>
            </w:r>
            <w:r w:rsidRPr="001C235B">
              <w:rPr>
                <w:spacing w:val="-2"/>
                <w:lang w:val="uk-UA"/>
              </w:rPr>
              <w:t xml:space="preserve">ремесла", "Витинанка", "Театр-експромт", "Турнір знавців поезії", "Школа </w:t>
            </w:r>
            <w:r w:rsidRPr="001C235B">
              <w:rPr>
                <w:spacing w:val="-3"/>
                <w:lang w:val="uk-UA"/>
              </w:rPr>
              <w:t xml:space="preserve">юного  актора",  "Студія  знавців  поезії",  "Ляльковий театр — молодшим  </w:t>
            </w:r>
            <w:r w:rsidRPr="001C235B">
              <w:rPr>
                <w:spacing w:val="-2"/>
                <w:lang w:val="uk-UA"/>
              </w:rPr>
              <w:t xml:space="preserve">школярам",   "Естетика   побуту",   "Великодня   композиція",   "Мистецькі </w:t>
            </w:r>
            <w:r w:rsidRPr="001C235B">
              <w:rPr>
                <w:spacing w:val="-4"/>
                <w:lang w:val="uk-UA"/>
              </w:rPr>
              <w:t xml:space="preserve">канікули", "Культура поведінки: ідемо до театру (музею, кінотеатру, цирку, </w:t>
            </w:r>
            <w:r w:rsidRPr="001C235B">
              <w:rPr>
                <w:spacing w:val="-5"/>
                <w:lang w:val="uk-UA"/>
              </w:rPr>
              <w:t xml:space="preserve">на виставку тощо)". </w:t>
            </w:r>
          </w:p>
          <w:p w:rsidR="00754D53" w:rsidRPr="001C235B" w:rsidRDefault="00754D53" w:rsidP="00744F05">
            <w:pPr>
              <w:ind w:firstLine="851"/>
              <w:rPr>
                <w:spacing w:val="-5"/>
                <w:lang w:val="uk-UA"/>
              </w:rPr>
            </w:pPr>
          </w:p>
        </w:tc>
        <w:tc>
          <w:tcPr>
            <w:tcW w:w="3969" w:type="dxa"/>
          </w:tcPr>
          <w:p w:rsidR="00754D53" w:rsidRPr="001C235B" w:rsidRDefault="00754D53" w:rsidP="00874E6E">
            <w:pPr>
              <w:rPr>
                <w:spacing w:val="-3"/>
                <w:lang w:val="uk-UA"/>
              </w:rPr>
            </w:pPr>
            <w:r w:rsidRPr="001C235B">
              <w:rPr>
                <w:spacing w:val="-5"/>
                <w:lang w:val="uk-UA"/>
              </w:rPr>
              <w:t xml:space="preserve">"Я </w:t>
            </w:r>
            <w:r w:rsidRPr="001C235B">
              <w:rPr>
                <w:w w:val="102"/>
                <w:lang w:val="uk-UA"/>
              </w:rPr>
              <w:t xml:space="preserve">-  моя  родина </w:t>
            </w:r>
            <w:r w:rsidRPr="001C235B">
              <w:rPr>
                <w:spacing w:val="-2"/>
                <w:lang w:val="uk-UA"/>
              </w:rPr>
              <w:t xml:space="preserve">-  Україна",  "Україна </w:t>
            </w:r>
            <w:r w:rsidRPr="001C235B">
              <w:rPr>
                <w:spacing w:val="-5"/>
                <w:lang w:val="uk-UA"/>
              </w:rPr>
              <w:t xml:space="preserve">-  полікультурна  держава", </w:t>
            </w:r>
            <w:r w:rsidRPr="001C235B">
              <w:rPr>
                <w:spacing w:val="-4"/>
                <w:lang w:val="uk-UA"/>
              </w:rPr>
              <w:t xml:space="preserve">"Демократичні принципи та цінності", "Згадаймо всіх поіменно", "Моя земля - земля моїх предків", "Державна символіка", "І синє небо, і жовте колосся", </w:t>
            </w:r>
            <w:r w:rsidRPr="001C235B">
              <w:rPr>
                <w:spacing w:val="-3"/>
                <w:lang w:val="uk-UA"/>
              </w:rPr>
              <w:t xml:space="preserve">"Люби і знай свій рідний край", "Традиції мого народу", "Мова рідна - слово </w:t>
            </w:r>
            <w:r w:rsidRPr="001C235B">
              <w:rPr>
                <w:spacing w:val="-2"/>
                <w:lang w:val="uk-UA"/>
              </w:rPr>
              <w:t xml:space="preserve">рідне!", "Хто живе поруч зі мною?", "Традиції моєї родини", "Школа - наш </w:t>
            </w:r>
            <w:r w:rsidRPr="001C235B">
              <w:rPr>
                <w:spacing w:val="-3"/>
                <w:lang w:val="uk-UA"/>
              </w:rPr>
              <w:t xml:space="preserve">дім, ми господарі в нім", "Тарасовими шляхами", "Козацький КВК". </w:t>
            </w:r>
          </w:p>
          <w:p w:rsidR="00754D53" w:rsidRPr="001C235B" w:rsidRDefault="00754D53" w:rsidP="00744F05">
            <w:pPr>
              <w:ind w:firstLine="851"/>
              <w:rPr>
                <w:spacing w:val="-4"/>
                <w:lang w:val="uk-UA"/>
              </w:rPr>
            </w:pPr>
          </w:p>
        </w:tc>
      </w:tr>
    </w:tbl>
    <w:p w:rsidR="00754D53" w:rsidRPr="0075008C" w:rsidRDefault="00754D53" w:rsidP="0075008C">
      <w:pPr>
        <w:rPr>
          <w:rFonts w:ascii="Arial" w:hAnsi="Arial" w:cs="Arial"/>
          <w:lang w:val="uk-UA"/>
        </w:rPr>
      </w:pPr>
    </w:p>
    <w:sectPr w:rsidR="00754D53" w:rsidRPr="0075008C" w:rsidSect="0039799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799F"/>
    <w:rsid w:val="001C235B"/>
    <w:rsid w:val="001C7B4A"/>
    <w:rsid w:val="0039799F"/>
    <w:rsid w:val="003E32FF"/>
    <w:rsid w:val="00404F5A"/>
    <w:rsid w:val="0044324C"/>
    <w:rsid w:val="005377C5"/>
    <w:rsid w:val="00564A14"/>
    <w:rsid w:val="005C1C99"/>
    <w:rsid w:val="005D5B36"/>
    <w:rsid w:val="00605C4C"/>
    <w:rsid w:val="00744F05"/>
    <w:rsid w:val="0075008C"/>
    <w:rsid w:val="00754D53"/>
    <w:rsid w:val="00755264"/>
    <w:rsid w:val="00874E6E"/>
    <w:rsid w:val="00977B21"/>
    <w:rsid w:val="00A414EA"/>
    <w:rsid w:val="00BE5F8A"/>
    <w:rsid w:val="00DA4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99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9799F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434</Words>
  <Characters>2475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cp:lastPrinted>2006-12-31T22:44:00Z</cp:lastPrinted>
  <dcterms:created xsi:type="dcterms:W3CDTF">2011-12-25T21:41:00Z</dcterms:created>
  <dcterms:modified xsi:type="dcterms:W3CDTF">2006-12-31T22:44:00Z</dcterms:modified>
</cp:coreProperties>
</file>